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57E" w:rsidRDefault="0026357E" w:rsidP="0026357E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其他摇号、抽签活动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26357E" w:rsidTr="00A00CBB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57E" w:rsidRDefault="0026357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57E" w:rsidRDefault="0026357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57E" w:rsidRDefault="0026357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57E" w:rsidRDefault="0026357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57E" w:rsidRDefault="0026357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26357E" w:rsidTr="00A00CBB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57E" w:rsidRDefault="0026357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法人主体资格材料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6357E" w:rsidRDefault="0026357E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6357E" w:rsidRDefault="0026357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6357E" w:rsidRDefault="0026357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6357E" w:rsidRDefault="0026357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26357E" w:rsidTr="00A00CBB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57E" w:rsidRDefault="0026357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法定代表人的身份证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6357E" w:rsidRDefault="0026357E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6357E" w:rsidRDefault="0026357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6357E" w:rsidRDefault="0026357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6357E" w:rsidRDefault="0026357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26357E" w:rsidTr="00A00CBB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57E" w:rsidRDefault="0026357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法人授权委托书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6357E" w:rsidRDefault="0026357E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法定代表人亲自办理则无需提供。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6357E" w:rsidRDefault="0026357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6357E" w:rsidRDefault="0026357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6357E" w:rsidRDefault="0026357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26357E" w:rsidTr="00A00CBB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57E" w:rsidRDefault="0026357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6357E" w:rsidRDefault="0026357E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法定代表人亲自办理则无需提供。</w:t>
            </w:r>
            <w:r>
              <w:rPr>
                <w:sz w:val="18"/>
                <w:szCs w:val="18"/>
              </w:rPr>
              <w:t xml:space="preserve"> 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6357E" w:rsidRDefault="0026357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6357E" w:rsidRDefault="0026357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6357E" w:rsidRDefault="0026357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26357E" w:rsidTr="00A00CBB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57E" w:rsidRDefault="0026357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摇号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抽签文件、公告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6357E" w:rsidRDefault="0026357E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6357E" w:rsidRDefault="0026357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6357E" w:rsidRDefault="0026357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6357E" w:rsidRDefault="0026357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26357E" w:rsidTr="00A00CBB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57E" w:rsidRDefault="0026357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参与摇号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抽签人员资格证明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6357E" w:rsidRDefault="0026357E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6357E" w:rsidRDefault="0026357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6357E" w:rsidRDefault="0026357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6357E" w:rsidRDefault="0026357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26357E" w:rsidTr="00A00CBB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57E" w:rsidRDefault="0026357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6357E" w:rsidRDefault="0026357E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6357E" w:rsidRDefault="0026357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6357E" w:rsidRDefault="0026357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6357E" w:rsidRDefault="0026357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26357E" w:rsidRDefault="0026357E" w:rsidP="008978D8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26357E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57E" w:rsidRDefault="0026357E" w:rsidP="0080273D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6357E" w:rsidRDefault="0026357E" w:rsidP="0080273D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26357E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57E" w:rsidRDefault="0026357E" w:rsidP="0080273D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6357E" w:rsidRDefault="0026357E" w:rsidP="008027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57E" w:rsidRDefault="0026357E" w:rsidP="0080273D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6357E" w:rsidRDefault="0026357E" w:rsidP="0080273D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26357E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57E" w:rsidRDefault="0026357E" w:rsidP="0080273D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6357E" w:rsidRDefault="0026357E" w:rsidP="008027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57E" w:rsidRDefault="0026357E" w:rsidP="0080273D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6357E" w:rsidRDefault="0026357E" w:rsidP="0080273D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26357E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57E" w:rsidRDefault="0026357E" w:rsidP="0080273D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6357E" w:rsidRDefault="0026357E" w:rsidP="008027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357E" w:rsidRDefault="0026357E" w:rsidP="0080273D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26357E" w:rsidRDefault="0026357E" w:rsidP="0080273D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26357E" w:rsidRPr="008017E2" w:rsidRDefault="0026357E" w:rsidP="003250B3">
      <w:pPr>
        <w:rPr>
          <w:rFonts w:cs="Times New Roman"/>
        </w:rPr>
      </w:pPr>
    </w:p>
    <w:p w:rsidR="0026357E" w:rsidRPr="003250B3" w:rsidRDefault="0026357E">
      <w:pPr>
        <w:rPr>
          <w:rFonts w:cs="Times New Roman"/>
        </w:rPr>
      </w:pPr>
    </w:p>
    <w:sectPr w:rsidR="0026357E" w:rsidRPr="003250B3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357E" w:rsidRDefault="0026357E" w:rsidP="003250B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26357E" w:rsidRDefault="0026357E" w:rsidP="003250B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357E" w:rsidRDefault="0026357E" w:rsidP="003250B3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26357E" w:rsidRDefault="0026357E" w:rsidP="003250B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6817"/>
    <w:rsid w:val="00000DE3"/>
    <w:rsid w:val="0000267B"/>
    <w:rsid w:val="000049E9"/>
    <w:rsid w:val="00005133"/>
    <w:rsid w:val="00006B9F"/>
    <w:rsid w:val="0001048B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2A0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D7A53"/>
    <w:rsid w:val="000E0737"/>
    <w:rsid w:val="000E4E2E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1F56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BAE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57E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5C0F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52EB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493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0B3"/>
    <w:rsid w:val="00325211"/>
    <w:rsid w:val="00325B74"/>
    <w:rsid w:val="00327772"/>
    <w:rsid w:val="003305B0"/>
    <w:rsid w:val="00330E21"/>
    <w:rsid w:val="0033141E"/>
    <w:rsid w:val="00331464"/>
    <w:rsid w:val="00332927"/>
    <w:rsid w:val="00332CF7"/>
    <w:rsid w:val="00335342"/>
    <w:rsid w:val="003362BA"/>
    <w:rsid w:val="00337011"/>
    <w:rsid w:val="003413A3"/>
    <w:rsid w:val="00341428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1C8C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3DB2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5A0D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480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1038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4BC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778CA"/>
    <w:rsid w:val="0058121E"/>
    <w:rsid w:val="00582041"/>
    <w:rsid w:val="0058243C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19BA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2E7A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6DB2"/>
    <w:rsid w:val="006772A6"/>
    <w:rsid w:val="00677976"/>
    <w:rsid w:val="00680EA9"/>
    <w:rsid w:val="0068167E"/>
    <w:rsid w:val="00682474"/>
    <w:rsid w:val="00682E3E"/>
    <w:rsid w:val="00683C30"/>
    <w:rsid w:val="00684446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6F7540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821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188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17E2"/>
    <w:rsid w:val="0080273D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4504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41A8"/>
    <w:rsid w:val="00895E7D"/>
    <w:rsid w:val="008978D8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5F1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0CBB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865"/>
    <w:rsid w:val="00A46ABA"/>
    <w:rsid w:val="00A601F4"/>
    <w:rsid w:val="00A607AE"/>
    <w:rsid w:val="00A634FB"/>
    <w:rsid w:val="00A6497A"/>
    <w:rsid w:val="00A64AD9"/>
    <w:rsid w:val="00A65453"/>
    <w:rsid w:val="00A661E6"/>
    <w:rsid w:val="00A664DB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3F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1815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596"/>
    <w:rsid w:val="00BA06A3"/>
    <w:rsid w:val="00BA0E02"/>
    <w:rsid w:val="00BA20AF"/>
    <w:rsid w:val="00BA3C99"/>
    <w:rsid w:val="00BA420C"/>
    <w:rsid w:val="00BA4EF3"/>
    <w:rsid w:val="00BA586F"/>
    <w:rsid w:val="00BA6AF2"/>
    <w:rsid w:val="00BA760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0DFA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6817"/>
    <w:rsid w:val="00BE708A"/>
    <w:rsid w:val="00BF140F"/>
    <w:rsid w:val="00BF24AE"/>
    <w:rsid w:val="00BF4ECE"/>
    <w:rsid w:val="00BF507B"/>
    <w:rsid w:val="00BF53D1"/>
    <w:rsid w:val="00BF54B6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1651D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3BD6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82A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0B3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250B3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250B3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3250B3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250B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429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9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9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119</Words>
  <Characters>681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3</cp:revision>
  <dcterms:created xsi:type="dcterms:W3CDTF">2018-07-21T11:52:00Z</dcterms:created>
  <dcterms:modified xsi:type="dcterms:W3CDTF">2018-08-04T07:16:00Z</dcterms:modified>
</cp:coreProperties>
</file>